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69537" w14:textId="77777777" w:rsidR="00C44B8B" w:rsidRPr="004E682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E682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E6825" w:rsidRPr="004E6825" w14:paraId="5D4695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8" w14:textId="77777777" w:rsidR="00C44B8B" w:rsidRPr="004E682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682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9" w14:textId="7789B7B4" w:rsidR="00C44B8B" w:rsidRPr="004E6825" w:rsidRDefault="00916040" w:rsidP="00AC73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6825">
              <w:rPr>
                <w:b/>
                <w:sz w:val="26"/>
                <w:szCs w:val="26"/>
              </w:rPr>
              <w:t>202A_</w:t>
            </w:r>
            <w:r w:rsidR="00720831" w:rsidRPr="004E6825">
              <w:rPr>
                <w:b/>
                <w:sz w:val="26"/>
                <w:szCs w:val="26"/>
              </w:rPr>
              <w:t>059</w:t>
            </w:r>
          </w:p>
        </w:tc>
      </w:tr>
      <w:tr w:rsidR="004E6825" w:rsidRPr="004E6825" w14:paraId="5D4695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B" w14:textId="77777777" w:rsidR="00C44B8B" w:rsidRPr="004E682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6825">
              <w:rPr>
                <w:b/>
                <w:sz w:val="26"/>
                <w:szCs w:val="26"/>
              </w:rPr>
              <w:t xml:space="preserve">Номер материала </w:t>
            </w:r>
            <w:r w:rsidRPr="004E682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C" w14:textId="033279A5" w:rsidR="00C44B8B" w:rsidRPr="004E6825" w:rsidRDefault="00874242" w:rsidP="002346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6825">
              <w:rPr>
                <w:b/>
                <w:sz w:val="26"/>
                <w:szCs w:val="26"/>
                <w:lang w:val="en-US"/>
              </w:rPr>
              <w:t>2</w:t>
            </w:r>
            <w:r w:rsidR="0023463E" w:rsidRPr="004E6825">
              <w:rPr>
                <w:b/>
                <w:sz w:val="26"/>
                <w:szCs w:val="26"/>
              </w:rPr>
              <w:t>361691</w:t>
            </w:r>
          </w:p>
        </w:tc>
      </w:tr>
    </w:tbl>
    <w:p w14:paraId="5D46953E" w14:textId="77777777" w:rsidR="00C44B8B" w:rsidRPr="004E682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E6825">
        <w:rPr>
          <w:sz w:val="26"/>
          <w:szCs w:val="26"/>
        </w:rPr>
        <w:t>_____________________________________</w:t>
      </w:r>
    </w:p>
    <w:p w14:paraId="5D46953F" w14:textId="77777777" w:rsidR="00C44B8B" w:rsidRPr="004E682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E6825">
        <w:rPr>
          <w:sz w:val="26"/>
          <w:szCs w:val="26"/>
        </w:rPr>
        <w:t xml:space="preserve">_____________________________________ </w:t>
      </w:r>
    </w:p>
    <w:p w14:paraId="5D469540" w14:textId="77777777" w:rsidR="00C44B8B" w:rsidRPr="004E682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E6825">
        <w:rPr>
          <w:sz w:val="26"/>
          <w:szCs w:val="26"/>
        </w:rPr>
        <w:t>_____________________________________</w:t>
      </w:r>
    </w:p>
    <w:p w14:paraId="5D469541" w14:textId="77777777" w:rsidR="00C44B8B" w:rsidRPr="004E682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E6825">
        <w:rPr>
          <w:sz w:val="26"/>
          <w:szCs w:val="26"/>
        </w:rPr>
        <w:tab/>
        <w:t xml:space="preserve">_______________________ /_____________ </w:t>
      </w:r>
    </w:p>
    <w:p w14:paraId="5D469542" w14:textId="77777777" w:rsidR="00C44B8B" w:rsidRPr="004E682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E6825">
        <w:rPr>
          <w:sz w:val="26"/>
          <w:szCs w:val="26"/>
        </w:rPr>
        <w:t>“_______” ___________________ 20_____ г.</w:t>
      </w:r>
    </w:p>
    <w:p w14:paraId="5D469544" w14:textId="77777777" w:rsidR="00C44B8B" w:rsidRPr="004E6825" w:rsidRDefault="00C44B8B" w:rsidP="00C44B8B"/>
    <w:p w14:paraId="5D469545" w14:textId="77777777" w:rsidR="00C44B8B" w:rsidRPr="004E6825" w:rsidRDefault="00C44B8B" w:rsidP="00C44B8B"/>
    <w:p w14:paraId="5D469546" w14:textId="77777777" w:rsidR="00C44B8B" w:rsidRPr="004E6825" w:rsidRDefault="00C44B8B" w:rsidP="00C44B8B">
      <w:pPr>
        <w:pStyle w:val="2"/>
        <w:numPr>
          <w:ilvl w:val="0"/>
          <w:numId w:val="0"/>
        </w:numPr>
        <w:spacing w:after="120"/>
      </w:pPr>
      <w:r w:rsidRPr="004E6825">
        <w:t>ТЕХНИЧЕСКОЕ ЗАДАНИЕ</w:t>
      </w:r>
    </w:p>
    <w:p w14:paraId="5D469547" w14:textId="77777777" w:rsidR="00A65683" w:rsidRPr="004E6825" w:rsidRDefault="004F6968" w:rsidP="00773399">
      <w:pPr>
        <w:ind w:firstLine="0"/>
        <w:jc w:val="center"/>
        <w:rPr>
          <w:b/>
          <w:sz w:val="26"/>
          <w:szCs w:val="26"/>
        </w:rPr>
      </w:pPr>
      <w:r w:rsidRPr="004E6825">
        <w:rPr>
          <w:b/>
          <w:sz w:val="26"/>
          <w:szCs w:val="26"/>
        </w:rPr>
        <w:t xml:space="preserve">на </w:t>
      </w:r>
      <w:r w:rsidR="00612811" w:rsidRPr="004E6825">
        <w:rPr>
          <w:b/>
          <w:sz w:val="26"/>
          <w:szCs w:val="26"/>
        </w:rPr>
        <w:t xml:space="preserve">поставку </w:t>
      </w:r>
      <w:r w:rsidR="0064372C" w:rsidRPr="004E682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E6825">
        <w:rPr>
          <w:b/>
          <w:sz w:val="26"/>
          <w:szCs w:val="26"/>
        </w:rPr>
        <w:t xml:space="preserve"> </w:t>
      </w:r>
    </w:p>
    <w:p w14:paraId="5D469548" w14:textId="5676E8A3" w:rsidR="00612811" w:rsidRPr="004E6825" w:rsidRDefault="0055464F" w:rsidP="00773399">
      <w:pPr>
        <w:ind w:firstLine="0"/>
        <w:jc w:val="center"/>
        <w:rPr>
          <w:sz w:val="24"/>
          <w:szCs w:val="24"/>
        </w:rPr>
      </w:pPr>
      <w:r w:rsidRPr="004E6825">
        <w:rPr>
          <w:b/>
          <w:sz w:val="26"/>
          <w:szCs w:val="26"/>
        </w:rPr>
        <w:t>(</w:t>
      </w:r>
      <w:r w:rsidR="004420F9" w:rsidRPr="004E6825">
        <w:rPr>
          <w:b/>
          <w:sz w:val="26"/>
          <w:szCs w:val="26"/>
        </w:rPr>
        <w:t>Зажим аппаратный А2А-</w:t>
      </w:r>
      <w:r w:rsidR="0023463E" w:rsidRPr="004E6825">
        <w:rPr>
          <w:b/>
          <w:sz w:val="26"/>
          <w:szCs w:val="26"/>
        </w:rPr>
        <w:t>70</w:t>
      </w:r>
      <w:r w:rsidR="00622034" w:rsidRPr="004E6825">
        <w:rPr>
          <w:b/>
          <w:sz w:val="26"/>
          <w:szCs w:val="26"/>
        </w:rPr>
        <w:t>-</w:t>
      </w:r>
      <w:r w:rsidR="00592679" w:rsidRPr="004E6825">
        <w:rPr>
          <w:b/>
          <w:sz w:val="26"/>
          <w:szCs w:val="26"/>
        </w:rPr>
        <w:t>7</w:t>
      </w:r>
      <w:r w:rsidRPr="004E6825">
        <w:rPr>
          <w:b/>
          <w:sz w:val="26"/>
          <w:szCs w:val="26"/>
        </w:rPr>
        <w:t>)</w:t>
      </w:r>
      <w:r w:rsidR="007770F2">
        <w:rPr>
          <w:b/>
          <w:sz w:val="26"/>
          <w:szCs w:val="26"/>
        </w:rPr>
        <w:t xml:space="preserve"> (или эквивалент)</w:t>
      </w:r>
      <w:r w:rsidR="00EF7EF3">
        <w:rPr>
          <w:b/>
          <w:sz w:val="26"/>
          <w:szCs w:val="26"/>
        </w:rPr>
        <w:t xml:space="preserve"> Лот № 202A</w:t>
      </w:r>
    </w:p>
    <w:p w14:paraId="5D469549" w14:textId="77777777" w:rsidR="00020DD3" w:rsidRPr="004E682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46954A" w14:textId="77777777" w:rsidR="00612811" w:rsidRPr="004E682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6825">
        <w:rPr>
          <w:b/>
          <w:bCs/>
          <w:sz w:val="26"/>
          <w:szCs w:val="26"/>
        </w:rPr>
        <w:t xml:space="preserve">Технические требования к </w:t>
      </w:r>
      <w:r w:rsidR="000D4FD2" w:rsidRPr="004E6825">
        <w:rPr>
          <w:b/>
          <w:bCs/>
          <w:sz w:val="26"/>
          <w:szCs w:val="26"/>
        </w:rPr>
        <w:t>продукции</w:t>
      </w:r>
      <w:r w:rsidRPr="004E6825">
        <w:rPr>
          <w:b/>
          <w:bCs/>
          <w:sz w:val="26"/>
          <w:szCs w:val="26"/>
        </w:rPr>
        <w:t>.</w:t>
      </w:r>
    </w:p>
    <w:p w14:paraId="5D46954B" w14:textId="77777777" w:rsidR="004F4E9E" w:rsidRPr="004E682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Технические требования, характеристики </w:t>
      </w:r>
      <w:r w:rsidR="00770408" w:rsidRPr="004E6825">
        <w:rPr>
          <w:sz w:val="24"/>
          <w:szCs w:val="24"/>
        </w:rPr>
        <w:t>линейной арматуры и гасителей вибрации</w:t>
      </w:r>
      <w:r w:rsidR="004F4E9E" w:rsidRPr="004E6825">
        <w:rPr>
          <w:sz w:val="24"/>
          <w:szCs w:val="24"/>
        </w:rPr>
        <w:t xml:space="preserve"> должны соответствовать параметрам</w:t>
      </w:r>
      <w:r w:rsidR="00B0361A" w:rsidRPr="004E6825">
        <w:rPr>
          <w:sz w:val="24"/>
          <w:szCs w:val="24"/>
        </w:rPr>
        <w:t xml:space="preserve"> </w:t>
      </w:r>
      <w:r w:rsidR="004033CB" w:rsidRPr="004E6825">
        <w:rPr>
          <w:sz w:val="24"/>
          <w:szCs w:val="24"/>
        </w:rPr>
        <w:t>ТУ 3449-016-52819896-05 «Зажимы аппаратные прессуемые А1А, А2А, А4АП, А6АП».</w:t>
      </w:r>
    </w:p>
    <w:p w14:paraId="5D46954C" w14:textId="77777777" w:rsidR="00A305DC" w:rsidRPr="004E6825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4D" w14:textId="55DFF4E3" w:rsidR="0053650A" w:rsidRPr="004E6825" w:rsidRDefault="0023463E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E6825">
        <w:rPr>
          <w:noProof/>
          <w:sz w:val="24"/>
          <w:szCs w:val="24"/>
        </w:rPr>
        <w:drawing>
          <wp:inline distT="0" distB="0" distL="0" distR="0" wp14:anchorId="0BC28D79" wp14:editId="18EE13D4">
            <wp:extent cx="5080000" cy="316230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2а70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6954E" w14:textId="77777777" w:rsidR="0053650A" w:rsidRPr="004E6825" w:rsidRDefault="0053650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80" w14:textId="77777777" w:rsidR="0053650A" w:rsidRPr="004E6825" w:rsidRDefault="0053650A" w:rsidP="00366A7F">
      <w:pPr>
        <w:ind w:firstLine="0"/>
        <w:jc w:val="center"/>
        <w:rPr>
          <w:vanish/>
          <w:sz w:val="24"/>
          <w:szCs w:val="24"/>
        </w:rPr>
      </w:pPr>
    </w:p>
    <w:tbl>
      <w:tblPr>
        <w:tblW w:w="5007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1661"/>
        <w:gridCol w:w="1968"/>
        <w:gridCol w:w="1400"/>
        <w:gridCol w:w="1648"/>
        <w:gridCol w:w="746"/>
        <w:gridCol w:w="763"/>
        <w:gridCol w:w="746"/>
        <w:gridCol w:w="731"/>
        <w:gridCol w:w="874"/>
      </w:tblGrid>
      <w:tr w:rsidR="004E6825" w:rsidRPr="004E6825" w14:paraId="5D469582" w14:textId="77777777" w:rsidTr="00622034">
        <w:trPr>
          <w:gridBefore w:val="1"/>
          <w:wBefore w:w="17" w:type="dxa"/>
          <w:tblCellSpacing w:w="0" w:type="dxa"/>
        </w:trPr>
        <w:tc>
          <w:tcPr>
            <w:tcW w:w="0" w:type="auto"/>
            <w:gridSpan w:val="9"/>
            <w:vAlign w:val="center"/>
            <w:hideMark/>
          </w:tcPr>
          <w:p w14:paraId="5D469581" w14:textId="77777777" w:rsidR="0053650A" w:rsidRPr="004E6825" w:rsidRDefault="0053650A" w:rsidP="00366A7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E6825" w:rsidRPr="004E6825" w14:paraId="1F8B5676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1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302DB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19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13872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Марка провода</w:t>
            </w:r>
            <w:r w:rsidRPr="004E6825">
              <w:rPr>
                <w:b/>
                <w:bCs/>
                <w:sz w:val="24"/>
                <w:szCs w:val="24"/>
              </w:rPr>
              <w:br/>
              <w:t>по ГОСТ 839-80</w:t>
            </w:r>
          </w:p>
        </w:tc>
        <w:tc>
          <w:tcPr>
            <w:tcW w:w="1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F1952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6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B4991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Матрица опрессования</w:t>
            </w:r>
          </w:p>
        </w:tc>
        <w:tc>
          <w:tcPr>
            <w:tcW w:w="29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1ED02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Размеры, мм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E3B72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Масса, кг</w:t>
            </w:r>
          </w:p>
        </w:tc>
      </w:tr>
      <w:tr w:rsidR="004E6825" w:rsidRPr="004E6825" w14:paraId="18035DBB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0C2BC" w14:textId="77777777" w:rsidR="00622034" w:rsidRPr="004E6825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B8648" w14:textId="77777777" w:rsidR="00622034" w:rsidRPr="004E6825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B45C8" w14:textId="77777777" w:rsidR="00622034" w:rsidRPr="004E6825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0EA64" w14:textId="77777777" w:rsidR="00622034" w:rsidRPr="004E6825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CC4EA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AFC88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6B7BB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L</w:t>
            </w:r>
            <w:r w:rsidRPr="004E6825">
              <w:rPr>
                <w:b/>
                <w:b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38855" w14:textId="77777777" w:rsidR="00622034" w:rsidRPr="004E6825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1E10B" w14:textId="77777777" w:rsidR="00622034" w:rsidRPr="004E6825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E6825" w:rsidRPr="004E6825" w14:paraId="5EC54C81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16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4CAEA" w14:textId="23A4523F" w:rsidR="00622034" w:rsidRPr="004E6825" w:rsidRDefault="0023463E" w:rsidP="0059267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  <w:szCs w:val="24"/>
              </w:rPr>
              <w:t>А2А-</w:t>
            </w:r>
            <w:r w:rsidR="00592679" w:rsidRPr="004E6825">
              <w:rPr>
                <w:sz w:val="24"/>
                <w:szCs w:val="24"/>
              </w:rPr>
              <w:t>70</w:t>
            </w:r>
            <w:r w:rsidRPr="004E6825">
              <w:rPr>
                <w:sz w:val="24"/>
                <w:szCs w:val="24"/>
              </w:rPr>
              <w:t>-</w:t>
            </w:r>
            <w:r w:rsidR="00592679" w:rsidRPr="004E6825">
              <w:rPr>
                <w:sz w:val="24"/>
                <w:szCs w:val="24"/>
              </w:rPr>
              <w:t>7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92AAF" w14:textId="697BF4A3" w:rsidR="00622034" w:rsidRPr="004E6825" w:rsidRDefault="0023463E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 xml:space="preserve">А70, АС70/11 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72D7B" w14:textId="66ECCC75" w:rsidR="00622034" w:rsidRPr="004E6825" w:rsidRDefault="0023463E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10,7-11,4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8911D" w14:textId="6AC61DB0" w:rsidR="00622034" w:rsidRPr="004E6825" w:rsidRDefault="00522000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М</w:t>
            </w:r>
            <w:r w:rsidR="0023463E" w:rsidRPr="004E6825">
              <w:rPr>
                <w:sz w:val="24"/>
              </w:rPr>
              <w:t>Ш-2А-16,5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3DFAC" w14:textId="0D43BA9F" w:rsidR="00622034" w:rsidRPr="004E6825" w:rsidRDefault="0023463E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40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8B708" w14:textId="54591BD9" w:rsidR="00622034" w:rsidRPr="004E6825" w:rsidRDefault="00522000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200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276D1" w14:textId="6118B306" w:rsidR="00622034" w:rsidRPr="004E6825" w:rsidRDefault="00522000" w:rsidP="00522000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70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4D94A" w14:textId="7EDE5F12" w:rsidR="00622034" w:rsidRPr="004E6825" w:rsidRDefault="00522000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8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0A98D" w14:textId="25FC8D7E" w:rsidR="00622034" w:rsidRPr="004E6825" w:rsidRDefault="0023463E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E6825">
              <w:rPr>
                <w:sz w:val="24"/>
              </w:rPr>
              <w:t>0,183</w:t>
            </w:r>
          </w:p>
        </w:tc>
      </w:tr>
    </w:tbl>
    <w:p w14:paraId="3C99BFBE" w14:textId="36B8D4D9" w:rsidR="00622034" w:rsidRPr="004E6825" w:rsidRDefault="00622034" w:rsidP="0062203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5D469584" w14:textId="77777777" w:rsidR="00612811" w:rsidRPr="004E682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6825">
        <w:rPr>
          <w:b/>
          <w:bCs/>
          <w:sz w:val="26"/>
          <w:szCs w:val="26"/>
        </w:rPr>
        <w:t>Общие требования.</w:t>
      </w:r>
      <w:r w:rsidR="00E00392" w:rsidRPr="004E6825">
        <w:rPr>
          <w:b/>
          <w:bCs/>
          <w:sz w:val="26"/>
          <w:szCs w:val="26"/>
        </w:rPr>
        <w:t xml:space="preserve"> </w:t>
      </w:r>
    </w:p>
    <w:p w14:paraId="5D469585" w14:textId="77777777" w:rsidR="00F64720" w:rsidRPr="004E682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E6825">
        <w:rPr>
          <w:sz w:val="24"/>
          <w:szCs w:val="24"/>
        </w:rPr>
        <w:t>2.1.</w:t>
      </w:r>
      <w:r w:rsidR="00612811" w:rsidRPr="004E6825">
        <w:rPr>
          <w:sz w:val="24"/>
          <w:szCs w:val="24"/>
        </w:rPr>
        <w:t xml:space="preserve"> </w:t>
      </w:r>
      <w:r w:rsidR="00F64720" w:rsidRPr="004E682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469586" w14:textId="77777777" w:rsidR="00574018" w:rsidRPr="004E6825" w:rsidRDefault="00574018" w:rsidP="005740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продукция должна быть новой, ранее не использованной;</w:t>
      </w:r>
    </w:p>
    <w:p w14:paraId="5D469587" w14:textId="77777777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469588" w14:textId="77777777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46958A" w14:textId="62AD72E2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C735F" w:rsidRPr="004E6825">
        <w:rPr>
          <w:sz w:val="24"/>
          <w:szCs w:val="24"/>
        </w:rPr>
        <w:t>ПАО</w:t>
      </w:r>
      <w:r w:rsidRPr="004E6825">
        <w:rPr>
          <w:sz w:val="24"/>
          <w:szCs w:val="24"/>
        </w:rPr>
        <w:t xml:space="preserve"> «</w:t>
      </w:r>
      <w:r w:rsidR="00796287">
        <w:rPr>
          <w:sz w:val="24"/>
          <w:szCs w:val="24"/>
        </w:rPr>
        <w:t>Россети Центр</w:t>
      </w:r>
      <w:r w:rsidRPr="004E682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46958B" w14:textId="0044455F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C735F" w:rsidRPr="004E6825">
        <w:rPr>
          <w:sz w:val="24"/>
          <w:szCs w:val="24"/>
        </w:rPr>
        <w:t>ПАО</w:t>
      </w:r>
      <w:r w:rsidRPr="004E6825">
        <w:rPr>
          <w:sz w:val="24"/>
          <w:szCs w:val="24"/>
        </w:rPr>
        <w:t xml:space="preserve"> «</w:t>
      </w:r>
      <w:r w:rsidR="00796287">
        <w:rPr>
          <w:sz w:val="24"/>
          <w:szCs w:val="24"/>
        </w:rPr>
        <w:t>Россети Центр</w:t>
      </w:r>
      <w:r w:rsidRPr="004E682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46958C" w14:textId="1FC86C0C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735F" w:rsidRPr="004E6825">
        <w:rPr>
          <w:sz w:val="24"/>
          <w:szCs w:val="24"/>
        </w:rPr>
        <w:t>ПАО</w:t>
      </w:r>
      <w:r w:rsidRPr="004E6825">
        <w:rPr>
          <w:sz w:val="24"/>
          <w:szCs w:val="24"/>
        </w:rPr>
        <w:t xml:space="preserve"> «Россети»;</w:t>
      </w:r>
    </w:p>
    <w:p w14:paraId="5D46958D" w14:textId="178EC4F8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C735F" w:rsidRPr="004E6825">
        <w:rPr>
          <w:sz w:val="24"/>
          <w:szCs w:val="24"/>
        </w:rPr>
        <w:t>ПАО</w:t>
      </w:r>
      <w:r w:rsidRPr="004E6825">
        <w:rPr>
          <w:sz w:val="24"/>
          <w:szCs w:val="24"/>
        </w:rPr>
        <w:t xml:space="preserve"> «</w:t>
      </w:r>
      <w:r w:rsidR="00BC3432" w:rsidRPr="004E6825">
        <w:rPr>
          <w:sz w:val="24"/>
          <w:szCs w:val="24"/>
        </w:rPr>
        <w:t>Россети</w:t>
      </w:r>
      <w:r w:rsidRPr="004E6825">
        <w:rPr>
          <w:sz w:val="24"/>
          <w:szCs w:val="24"/>
        </w:rPr>
        <w:t>»;</w:t>
      </w:r>
    </w:p>
    <w:p w14:paraId="5D46958E" w14:textId="039193B3" w:rsidR="00F64720" w:rsidRPr="004E682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3076C" w:rsidRPr="004E6825">
        <w:rPr>
          <w:sz w:val="24"/>
          <w:szCs w:val="24"/>
        </w:rPr>
        <w:t>продукции</w:t>
      </w:r>
      <w:r w:rsidRPr="004E682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46958F" w14:textId="77777777" w:rsidR="00FB7AEF" w:rsidRPr="004E682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E682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75E35" w:rsidRPr="004E6825">
        <w:rPr>
          <w:sz w:val="24"/>
          <w:szCs w:val="24"/>
        </w:rPr>
        <w:t>гической безопасности продукции</w:t>
      </w:r>
      <w:r w:rsidR="004D4E32" w:rsidRPr="004E6825">
        <w:rPr>
          <w:sz w:val="24"/>
          <w:szCs w:val="24"/>
        </w:rPr>
        <w:t>.</w:t>
      </w:r>
      <w:r w:rsidR="00F66FC0" w:rsidRPr="004E6825">
        <w:rPr>
          <w:sz w:val="24"/>
          <w:szCs w:val="24"/>
        </w:rPr>
        <w:t xml:space="preserve"> </w:t>
      </w:r>
    </w:p>
    <w:p w14:paraId="5D469590" w14:textId="63B71FCE" w:rsidR="00DE0C6D" w:rsidRPr="004E6825" w:rsidRDefault="00843900" w:rsidP="0040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E6825">
        <w:rPr>
          <w:sz w:val="24"/>
          <w:szCs w:val="24"/>
        </w:rPr>
        <w:tab/>
      </w:r>
      <w:r w:rsidRPr="004E6825">
        <w:rPr>
          <w:sz w:val="24"/>
          <w:szCs w:val="24"/>
        </w:rPr>
        <w:tab/>
        <w:t xml:space="preserve">2.2. </w:t>
      </w:r>
      <w:r w:rsidR="002937FC">
        <w:rPr>
          <w:sz w:val="24"/>
          <w:szCs w:val="24"/>
        </w:rPr>
        <w:t>Победитель закупки</w:t>
      </w:r>
      <w:r w:rsidR="00F64720" w:rsidRPr="004E6825">
        <w:rPr>
          <w:sz w:val="24"/>
          <w:szCs w:val="24"/>
        </w:rPr>
        <w:t xml:space="preserve"> на право заключения </w:t>
      </w:r>
      <w:r w:rsidR="00CB2CFA">
        <w:rPr>
          <w:sz w:val="24"/>
          <w:szCs w:val="24"/>
        </w:rPr>
        <w:t>договора на поставку заявленной номенклатуры</w:t>
      </w:r>
      <w:r w:rsidR="00F64720" w:rsidRPr="004E6825">
        <w:rPr>
          <w:sz w:val="24"/>
          <w:szCs w:val="24"/>
        </w:rPr>
        <w:t xml:space="preserve"> для нужд </w:t>
      </w:r>
      <w:r w:rsidR="00AC735F" w:rsidRPr="004E6825">
        <w:rPr>
          <w:sz w:val="24"/>
          <w:szCs w:val="24"/>
        </w:rPr>
        <w:t>ПАО</w:t>
      </w:r>
      <w:r w:rsidR="00F64720" w:rsidRPr="004E6825">
        <w:rPr>
          <w:sz w:val="24"/>
          <w:szCs w:val="24"/>
        </w:rPr>
        <w:t xml:space="preserve"> «</w:t>
      </w:r>
      <w:r w:rsidR="00796287">
        <w:rPr>
          <w:sz w:val="24"/>
          <w:szCs w:val="24"/>
        </w:rPr>
        <w:t>Россети Центр</w:t>
      </w:r>
      <w:r w:rsidR="00F64720" w:rsidRPr="004E6825">
        <w:rPr>
          <w:sz w:val="24"/>
          <w:szCs w:val="24"/>
        </w:rPr>
        <w:t xml:space="preserve">» обязан предоставить </w:t>
      </w:r>
      <w:r w:rsidR="00AF7F3D">
        <w:rPr>
          <w:sz w:val="24"/>
          <w:szCs w:val="24"/>
        </w:rPr>
        <w:t>при поставке товара</w:t>
      </w:r>
      <w:r w:rsidR="00F64720" w:rsidRPr="004E682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D726A">
        <w:rPr>
          <w:sz w:val="24"/>
          <w:szCs w:val="24"/>
        </w:rPr>
        <w:t>Данные документы должны подтверждать</w:t>
      </w:r>
      <w:r w:rsidR="00F64720" w:rsidRPr="004E682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E6825">
        <w:rPr>
          <w:sz w:val="24"/>
          <w:szCs w:val="24"/>
        </w:rPr>
        <w:t>.</w:t>
      </w:r>
    </w:p>
    <w:p w14:paraId="5D469591" w14:textId="77777777" w:rsidR="008641F6" w:rsidRPr="004E682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2.3. </w:t>
      </w:r>
      <w:r w:rsidR="001C72DB" w:rsidRPr="004E682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E6825">
        <w:rPr>
          <w:sz w:val="24"/>
          <w:szCs w:val="24"/>
        </w:rPr>
        <w:t>установок» (ПУЭ) (7-е издание) и</w:t>
      </w:r>
      <w:r w:rsidR="001C72DB" w:rsidRPr="004E6825">
        <w:rPr>
          <w:sz w:val="24"/>
          <w:szCs w:val="24"/>
        </w:rPr>
        <w:t xml:space="preserve"> требованиям</w:t>
      </w:r>
      <w:r w:rsidR="00817119" w:rsidRPr="004E6825">
        <w:rPr>
          <w:sz w:val="24"/>
          <w:szCs w:val="24"/>
        </w:rPr>
        <w:t>:</w:t>
      </w:r>
      <w:r w:rsidR="001C72DB" w:rsidRPr="004E6825">
        <w:rPr>
          <w:sz w:val="24"/>
          <w:szCs w:val="24"/>
        </w:rPr>
        <w:t xml:space="preserve"> </w:t>
      </w:r>
    </w:p>
    <w:p w14:paraId="5D469592" w14:textId="77777777" w:rsidR="0052681C" w:rsidRPr="004E6825" w:rsidRDefault="004033CB" w:rsidP="00B036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E6825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4E6825">
        <w:rPr>
          <w:sz w:val="24"/>
          <w:szCs w:val="24"/>
        </w:rPr>
        <w:t>;</w:t>
      </w:r>
    </w:p>
    <w:p w14:paraId="5D469593" w14:textId="77777777" w:rsidR="00F612AC" w:rsidRPr="004E682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E6825">
        <w:rPr>
          <w:sz w:val="24"/>
          <w:szCs w:val="24"/>
        </w:rPr>
        <w:t>.</w:t>
      </w:r>
    </w:p>
    <w:p w14:paraId="23E72BDB" w14:textId="77777777" w:rsidR="00ED5AB5" w:rsidRPr="004E6825" w:rsidRDefault="00843900" w:rsidP="00ED5AB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E6825">
        <w:rPr>
          <w:sz w:val="24"/>
          <w:szCs w:val="24"/>
        </w:rPr>
        <w:t xml:space="preserve">2.4. </w:t>
      </w:r>
      <w:r w:rsidR="00ED5AB5" w:rsidRPr="004E6825">
        <w:rPr>
          <w:sz w:val="24"/>
          <w:szCs w:val="24"/>
        </w:rPr>
        <w:t>Упаковка, транспортирование, условия и сроки хранения.</w:t>
      </w:r>
    </w:p>
    <w:p w14:paraId="768A4633" w14:textId="77777777" w:rsidR="00ED5AB5" w:rsidRPr="004E6825" w:rsidRDefault="00ED5AB5" w:rsidP="00ED5AB5">
      <w:pPr>
        <w:spacing w:line="276" w:lineRule="auto"/>
        <w:ind w:firstLine="709"/>
        <w:rPr>
          <w:sz w:val="24"/>
          <w:szCs w:val="24"/>
        </w:rPr>
      </w:pPr>
      <w:r w:rsidRPr="004E682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1B403F8" w14:textId="77777777" w:rsidR="00ED5AB5" w:rsidRPr="004E6825" w:rsidRDefault="00ED5AB5" w:rsidP="00ED5AB5">
      <w:pPr>
        <w:spacing w:line="276" w:lineRule="auto"/>
        <w:ind w:firstLine="709"/>
        <w:rPr>
          <w:sz w:val="24"/>
          <w:szCs w:val="24"/>
        </w:rPr>
      </w:pPr>
      <w:r w:rsidRPr="004E682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2091B3B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6693FB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47CD18" w14:textId="77777777" w:rsidR="00ED5AB5" w:rsidRPr="004E6825" w:rsidRDefault="00ED5AB5" w:rsidP="00ED5AB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E6825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93BB14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B7CD24C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E9C73E4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316DA35" w14:textId="77777777" w:rsidR="00ED5AB5" w:rsidRPr="004E6825" w:rsidRDefault="00ED5AB5" w:rsidP="00ED5A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6825">
        <w:rPr>
          <w:b/>
          <w:bCs/>
          <w:sz w:val="26"/>
          <w:szCs w:val="26"/>
        </w:rPr>
        <w:t>Гарантийные обязательства.</w:t>
      </w:r>
    </w:p>
    <w:p w14:paraId="1EBDD7C8" w14:textId="183F5328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Гарантия на поставляемую продукцию должна рас</w:t>
      </w:r>
      <w:r w:rsidR="004E6825">
        <w:rPr>
          <w:sz w:val="24"/>
          <w:szCs w:val="24"/>
        </w:rPr>
        <w:t>пространяться не менее чем на 60</w:t>
      </w:r>
      <w:r w:rsidRPr="004E682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E6825">
        <w:rPr>
          <w:szCs w:val="24"/>
        </w:rPr>
        <w:t>л</w:t>
      </w:r>
      <w:r w:rsidRPr="004E6825">
        <w:rPr>
          <w:sz w:val="24"/>
          <w:szCs w:val="24"/>
        </w:rPr>
        <w:t>инейн</w:t>
      </w:r>
      <w:r w:rsidRPr="004E6825">
        <w:rPr>
          <w:szCs w:val="24"/>
        </w:rPr>
        <w:t xml:space="preserve">ой </w:t>
      </w:r>
      <w:r w:rsidRPr="004E682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0BD3CB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C9162D" w14:textId="77777777" w:rsidR="00ED5AB5" w:rsidRPr="004E6825" w:rsidRDefault="00ED5AB5" w:rsidP="00ED5A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E682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164608A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D85DB4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8FBED8" w14:textId="77777777" w:rsidR="00ED5AB5" w:rsidRPr="004E6825" w:rsidRDefault="00ED5AB5" w:rsidP="00ED5A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E682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99596F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008BFA1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- паспорт по нормативной документации, утвержденной в установленном порядке;</w:t>
      </w:r>
    </w:p>
    <w:p w14:paraId="2AAC6832" w14:textId="77777777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25FE70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39ED1F9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EEA1BA5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63348C8" w14:textId="77777777" w:rsidR="00ED5AB5" w:rsidRPr="004E6825" w:rsidRDefault="00ED5AB5" w:rsidP="00ED5A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7BF134" w14:textId="77777777" w:rsidR="00ED5AB5" w:rsidRPr="004E6825" w:rsidRDefault="00ED5AB5" w:rsidP="00ED5A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5E13BD9" w14:textId="77777777" w:rsidR="00ED5AB5" w:rsidRPr="004E6825" w:rsidRDefault="00ED5AB5" w:rsidP="00ED5A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CC1B326" w14:textId="77777777" w:rsidR="00ED5AB5" w:rsidRPr="004E6825" w:rsidRDefault="00ED5AB5" w:rsidP="00ED5AB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E6825">
        <w:rPr>
          <w:b/>
          <w:bCs/>
          <w:sz w:val="26"/>
          <w:szCs w:val="26"/>
        </w:rPr>
        <w:t>Правила приемки продукции.</w:t>
      </w:r>
    </w:p>
    <w:p w14:paraId="1E027EF1" w14:textId="56631E54" w:rsidR="00ED5AB5" w:rsidRPr="004E6825" w:rsidRDefault="00ED5AB5" w:rsidP="00ED5A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E682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96287">
        <w:rPr>
          <w:szCs w:val="24"/>
        </w:rPr>
        <w:t>Россети Центр</w:t>
      </w:r>
      <w:r w:rsidRPr="004E6825">
        <w:rPr>
          <w:szCs w:val="24"/>
        </w:rPr>
        <w:t>» и ответственными представителями Поставщика при получении их на склад.</w:t>
      </w:r>
    </w:p>
    <w:p w14:paraId="60CC97A0" w14:textId="77777777" w:rsidR="00ED5AB5" w:rsidRPr="004E6825" w:rsidRDefault="00ED5AB5" w:rsidP="00ED5A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E682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E1B82F" w14:textId="77777777" w:rsidR="00ED5AB5" w:rsidRPr="004E6825" w:rsidRDefault="00ED5AB5" w:rsidP="00ED5AB5">
      <w:pPr>
        <w:rPr>
          <w:sz w:val="26"/>
          <w:szCs w:val="26"/>
        </w:rPr>
      </w:pPr>
    </w:p>
    <w:p w14:paraId="25639B7F" w14:textId="77777777" w:rsidR="00ED5AB5" w:rsidRPr="004E6825" w:rsidRDefault="00ED5AB5" w:rsidP="00ED5AB5">
      <w:pPr>
        <w:rPr>
          <w:sz w:val="26"/>
          <w:szCs w:val="26"/>
        </w:rPr>
      </w:pPr>
    </w:p>
    <w:p w14:paraId="7951285B" w14:textId="77777777" w:rsidR="00ED5AB5" w:rsidRPr="004E6825" w:rsidRDefault="00ED5AB5" w:rsidP="00ED5AB5">
      <w:pPr>
        <w:ind w:firstLine="0"/>
        <w:rPr>
          <w:sz w:val="26"/>
          <w:szCs w:val="26"/>
        </w:rPr>
      </w:pPr>
      <w:r w:rsidRPr="004E682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86275E" w14:textId="77777777" w:rsidR="00ED5AB5" w:rsidRPr="004E6825" w:rsidRDefault="00ED5AB5" w:rsidP="00ED5AB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E682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D4695B3" w14:textId="6FA4E4B7" w:rsidR="008F73A3" w:rsidRPr="004E6825" w:rsidRDefault="008F73A3" w:rsidP="00ED5AB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D4695B4" w14:textId="77777777" w:rsidR="008A5CA5" w:rsidRPr="004E6825" w:rsidRDefault="008A5CA5" w:rsidP="008F73A3">
      <w:pPr>
        <w:ind w:firstLine="0"/>
        <w:rPr>
          <w:sz w:val="26"/>
          <w:szCs w:val="26"/>
        </w:rPr>
      </w:pPr>
    </w:p>
    <w:sectPr w:rsidR="008A5CA5" w:rsidRPr="004E6825" w:rsidSect="00522000">
      <w:headerReference w:type="even" r:id="rId12"/>
      <w:pgSz w:w="12240" w:h="15840" w:code="1"/>
      <w:pgMar w:top="851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92AB2" w14:textId="77777777" w:rsidR="00165F48" w:rsidRDefault="00165F48">
      <w:r>
        <w:separator/>
      </w:r>
    </w:p>
  </w:endnote>
  <w:endnote w:type="continuationSeparator" w:id="0">
    <w:p w14:paraId="60F69DDA" w14:textId="77777777" w:rsidR="00165F48" w:rsidRDefault="0016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7B2B8" w14:textId="77777777" w:rsidR="00165F48" w:rsidRDefault="00165F48">
      <w:r>
        <w:separator/>
      </w:r>
    </w:p>
  </w:footnote>
  <w:footnote w:type="continuationSeparator" w:id="0">
    <w:p w14:paraId="79E72E7D" w14:textId="77777777" w:rsidR="00165F48" w:rsidRDefault="00165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695B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4695B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242"/>
    <w:rsid w:val="000000C1"/>
    <w:rsid w:val="0000251D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9EA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D77"/>
    <w:rsid w:val="001230A7"/>
    <w:rsid w:val="00127334"/>
    <w:rsid w:val="00127606"/>
    <w:rsid w:val="00127A3D"/>
    <w:rsid w:val="00127EC8"/>
    <w:rsid w:val="00127FE9"/>
    <w:rsid w:val="0013026E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5F48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63E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37FC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6A7F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3C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0F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825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00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50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64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01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679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034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AB4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831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0F2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287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30"/>
    <w:rsid w:val="007B56FE"/>
    <w:rsid w:val="007B5C03"/>
    <w:rsid w:val="007B5D87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B49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26A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25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242"/>
    <w:rsid w:val="0087433A"/>
    <w:rsid w:val="0087572B"/>
    <w:rsid w:val="00875E35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2823"/>
    <w:rsid w:val="009134A5"/>
    <w:rsid w:val="00913BC4"/>
    <w:rsid w:val="00915176"/>
    <w:rsid w:val="00916040"/>
    <w:rsid w:val="00916AF6"/>
    <w:rsid w:val="009205BB"/>
    <w:rsid w:val="00924511"/>
    <w:rsid w:val="009265EE"/>
    <w:rsid w:val="0092750B"/>
    <w:rsid w:val="009303A1"/>
    <w:rsid w:val="00930509"/>
    <w:rsid w:val="0093076C"/>
    <w:rsid w:val="00930DD7"/>
    <w:rsid w:val="00931181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3D2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35F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AF7F3D"/>
    <w:rsid w:val="00B010B8"/>
    <w:rsid w:val="00B01DC4"/>
    <w:rsid w:val="00B024AB"/>
    <w:rsid w:val="00B0361A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432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BA0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CFA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AB5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2F4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EF3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DB7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469537"/>
  <w15:docId w15:val="{DB0FDFE0-9BFC-4F76-956B-6575516C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E8F7A-7BA4-4FA7-A848-A0308EAE78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7A05D-6C1D-40A3-AF45-392ED26557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6772F97-A476-49F4-8CC7-4212A4052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915AED-EF81-42F7-9BF6-40B639D34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3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13</cp:revision>
  <cp:lastPrinted>2010-09-30T13:29:00Z</cp:lastPrinted>
  <dcterms:created xsi:type="dcterms:W3CDTF">2019-11-14T14:31:00Z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